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JONALYN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707A8" w:rsidRDefault="00F707A8" w:rsidP="00F7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F707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7A8" w:rsidRDefault="00F707A8" w:rsidP="00E71FC3">
      <w:pPr>
        <w:spacing w:after="0" w:line="240" w:lineRule="auto"/>
      </w:pPr>
      <w:r>
        <w:separator/>
      </w:r>
    </w:p>
  </w:endnote>
  <w:endnote w:type="continuationSeparator" w:id="0">
    <w:p w:rsidR="00F707A8" w:rsidRDefault="00F707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7A8" w:rsidRDefault="00F707A8" w:rsidP="00E71FC3">
      <w:pPr>
        <w:spacing w:after="0" w:line="240" w:lineRule="auto"/>
      </w:pPr>
      <w:r>
        <w:separator/>
      </w:r>
    </w:p>
  </w:footnote>
  <w:footnote w:type="continuationSeparator" w:id="0">
    <w:p w:rsidR="00F707A8" w:rsidRDefault="00F707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A8"/>
    <w:rsid w:val="00AB52E8"/>
    <w:rsid w:val="00B16D3F"/>
    <w:rsid w:val="00E71FC3"/>
    <w:rsid w:val="00EF4813"/>
    <w:rsid w:val="00F7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27587"/>
  <w15:chartTrackingRefBased/>
  <w15:docId w15:val="{CD0E5BF4-DED5-4B0B-9C02-56F23125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2016-06-04T13:49:00Z</dcterms:created>
  <dcterms:modified xsi:type="dcterms:W3CDTF">2016-06-04T13:51:00Z</dcterms:modified>
</cp:coreProperties>
</file>